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D8AD1F" w14:textId="77777777" w:rsidR="0056725A" w:rsidRPr="00123C3D" w:rsidRDefault="0056725A" w:rsidP="00123C3D">
      <w:pPr>
        <w:tabs>
          <w:tab w:val="left" w:pos="3008"/>
        </w:tabs>
        <w:spacing w:after="120"/>
        <w:rPr>
          <w:rFonts w:ascii="Arial" w:hAnsi="Arial" w:cs="Arial"/>
        </w:rPr>
      </w:pPr>
      <w:r w:rsidRPr="00123C3D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37768582" w14:textId="0B174150" w:rsidR="0056725A" w:rsidRPr="00123C3D" w:rsidRDefault="00C0615B" w:rsidP="00123C3D">
      <w:pPr>
        <w:spacing w:after="120"/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6.</w:t>
      </w:r>
      <w:r w:rsidR="00BE2BA3">
        <w:rPr>
          <w:rFonts w:ascii="Arial" w:hAnsi="Arial" w:cs="Arial"/>
          <w:b/>
          <w:sz w:val="44"/>
          <w:szCs w:val="44"/>
        </w:rPr>
        <w:t>3</w:t>
      </w:r>
      <w:r w:rsidR="009325D7" w:rsidRPr="00123C3D">
        <w:rPr>
          <w:rFonts w:ascii="Arial" w:hAnsi="Arial" w:cs="Arial"/>
          <w:b/>
          <w:color w:val="FF0000"/>
          <w:sz w:val="44"/>
          <w:szCs w:val="44"/>
        </w:rPr>
        <w:t xml:space="preserve"> </w:t>
      </w:r>
      <w:r w:rsidR="00CE3BC8">
        <w:rPr>
          <w:rFonts w:ascii="Arial" w:hAnsi="Arial" w:cs="Arial"/>
          <w:b/>
          <w:sz w:val="44"/>
          <w:szCs w:val="44"/>
        </w:rPr>
        <w:t xml:space="preserve">Comparing a </w:t>
      </w:r>
      <w:r>
        <w:rPr>
          <w:rFonts w:ascii="Arial" w:hAnsi="Arial" w:cs="Arial"/>
          <w:b/>
          <w:sz w:val="44"/>
          <w:szCs w:val="44"/>
        </w:rPr>
        <w:t>Growing Tree and a Growing Child</w:t>
      </w:r>
      <w:r w:rsidR="00314FAD">
        <w:rPr>
          <w:rFonts w:ascii="Arial" w:hAnsi="Arial" w:cs="Arial"/>
          <w:b/>
          <w:sz w:val="44"/>
          <w:szCs w:val="44"/>
        </w:rPr>
        <w:t xml:space="preserve"> Worksheet</w:t>
      </w:r>
    </w:p>
    <w:p w14:paraId="58ECA0D2" w14:textId="77777777" w:rsidR="0056725A" w:rsidRDefault="001543A9" w:rsidP="00123C3D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Compare the pathways that </w:t>
      </w:r>
      <w:r w:rsidR="00EC776E">
        <w:rPr>
          <w:rFonts w:ascii="Arial" w:hAnsi="Arial" w:cs="Arial"/>
          <w:sz w:val="22"/>
          <w:szCs w:val="22"/>
        </w:rPr>
        <w:t>carbon atom</w:t>
      </w:r>
      <w:r w:rsidR="00243917">
        <w:rPr>
          <w:rFonts w:ascii="Arial" w:hAnsi="Arial" w:cs="Arial"/>
          <w:sz w:val="22"/>
          <w:szCs w:val="22"/>
        </w:rPr>
        <w:t>s take</w:t>
      </w:r>
      <w:r w:rsidR="00EC776E">
        <w:rPr>
          <w:rFonts w:ascii="Arial" w:hAnsi="Arial" w:cs="Arial"/>
          <w:sz w:val="22"/>
          <w:szCs w:val="22"/>
        </w:rPr>
        <w:t xml:space="preserve"> through a </w:t>
      </w:r>
      <w:r w:rsidR="00524875">
        <w:rPr>
          <w:rFonts w:ascii="Arial" w:hAnsi="Arial" w:cs="Arial"/>
          <w:sz w:val="22"/>
          <w:szCs w:val="22"/>
        </w:rPr>
        <w:t xml:space="preserve">growing </w:t>
      </w:r>
      <w:r w:rsidR="008A058A">
        <w:rPr>
          <w:rFonts w:ascii="Arial" w:hAnsi="Arial" w:cs="Arial"/>
          <w:sz w:val="22"/>
          <w:szCs w:val="22"/>
        </w:rPr>
        <w:t>tree</w:t>
      </w:r>
      <w:r w:rsidR="00524875">
        <w:rPr>
          <w:rFonts w:ascii="Arial" w:hAnsi="Arial" w:cs="Arial"/>
          <w:sz w:val="22"/>
          <w:szCs w:val="22"/>
        </w:rPr>
        <w:t xml:space="preserve"> and a growing </w:t>
      </w:r>
      <w:r w:rsidR="00243917">
        <w:rPr>
          <w:rFonts w:ascii="Arial" w:hAnsi="Arial" w:cs="Arial"/>
          <w:sz w:val="22"/>
          <w:szCs w:val="22"/>
        </w:rPr>
        <w:t>child</w:t>
      </w:r>
      <w:r w:rsidR="00524875">
        <w:rPr>
          <w:rFonts w:ascii="Arial" w:hAnsi="Arial" w:cs="Arial"/>
          <w:sz w:val="22"/>
          <w:szCs w:val="22"/>
        </w:rPr>
        <w:t xml:space="preserve">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41"/>
        <w:gridCol w:w="4435"/>
      </w:tblGrid>
      <w:tr w:rsidR="00524875" w14:paraId="5F03A308" w14:textId="77777777" w:rsidTr="00524875">
        <w:tc>
          <w:tcPr>
            <w:tcW w:w="4788" w:type="dxa"/>
          </w:tcPr>
          <w:p w14:paraId="08E274E7" w14:textId="77777777" w:rsidR="00524875" w:rsidRDefault="008A058A" w:rsidP="00243917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583E42EA" wp14:editId="6799F94D">
                  <wp:extent cx="3127810" cy="493776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tree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9471" cy="4956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AB88DF" w14:textId="77777777" w:rsidR="00243917" w:rsidRDefault="00243917" w:rsidP="008A058A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Draw arrows to show where carbon atoms enter the </w:t>
            </w:r>
            <w:r w:rsidR="008A058A">
              <w:rPr>
                <w:rFonts w:ascii="Arial" w:hAnsi="Arial" w:cs="Arial"/>
                <w:sz w:val="22"/>
                <w:szCs w:val="22"/>
              </w:rPr>
              <w:t>tree</w:t>
            </w:r>
            <w:r>
              <w:rPr>
                <w:rFonts w:ascii="Arial" w:hAnsi="Arial" w:cs="Arial"/>
                <w:sz w:val="22"/>
                <w:szCs w:val="22"/>
              </w:rPr>
              <w:t xml:space="preserve"> and the pathway through the </w:t>
            </w:r>
            <w:r w:rsidR="008A058A">
              <w:rPr>
                <w:rFonts w:ascii="Arial" w:hAnsi="Arial" w:cs="Arial"/>
                <w:sz w:val="22"/>
                <w:szCs w:val="22"/>
              </w:rPr>
              <w:t>tree</w:t>
            </w:r>
            <w:r>
              <w:rPr>
                <w:rFonts w:ascii="Arial" w:hAnsi="Arial" w:cs="Arial"/>
                <w:sz w:val="22"/>
                <w:szCs w:val="22"/>
              </w:rPr>
              <w:t xml:space="preserve"> that they take to reach </w:t>
            </w:r>
            <w:r w:rsidR="008A058A">
              <w:rPr>
                <w:rFonts w:ascii="Arial" w:hAnsi="Arial" w:cs="Arial"/>
                <w:sz w:val="22"/>
                <w:szCs w:val="22"/>
              </w:rPr>
              <w:t>its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46C29">
              <w:rPr>
                <w:rFonts w:ascii="Arial" w:hAnsi="Arial" w:cs="Arial"/>
                <w:sz w:val="22"/>
                <w:szCs w:val="22"/>
              </w:rPr>
              <w:t xml:space="preserve">growing </w:t>
            </w:r>
            <w:r w:rsidR="008A058A">
              <w:rPr>
                <w:rFonts w:ascii="Arial" w:hAnsi="Arial" w:cs="Arial"/>
                <w:sz w:val="22"/>
                <w:szCs w:val="22"/>
              </w:rPr>
              <w:t>root</w:t>
            </w:r>
            <w:r w:rsidR="00D46C2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788" w:type="dxa"/>
          </w:tcPr>
          <w:p w14:paraId="39AED3BD" w14:textId="77777777" w:rsidR="00524875" w:rsidRDefault="00243917" w:rsidP="00243917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8FDE733" wp14:editId="5F9B5C67">
                  <wp:extent cx="1493520" cy="4916003"/>
                  <wp:effectExtent l="0" t="0" r="5080" b="1206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child clothed digestive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9063" cy="4967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FDD5E7" w14:textId="77B427F5" w:rsidR="00593E42" w:rsidRDefault="00593E42" w:rsidP="00123C3D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Draw arrows to show where the carbon atoms enter the child and the pathway through the child that they take to reach a growing leg muscle.  </w:t>
            </w:r>
          </w:p>
        </w:tc>
      </w:tr>
    </w:tbl>
    <w:p w14:paraId="556DE67A" w14:textId="680302BD" w:rsidR="00593E42" w:rsidRPr="00123C3D" w:rsidRDefault="00593E42" w:rsidP="0005663B">
      <w:pPr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Tell the story of what happens to the carbon atoms as they travel through the tree and the child by completing the table on the next page.</w:t>
      </w:r>
    </w:p>
    <w:p w14:paraId="168B0A3A" w14:textId="77777777" w:rsidR="0056725A" w:rsidRPr="00123C3D" w:rsidRDefault="00B61170" w:rsidP="00123C3D">
      <w:pPr>
        <w:spacing w:after="120"/>
        <w:rPr>
          <w:rFonts w:ascii="Arial" w:hAnsi="Arial" w:cs="Arial"/>
          <w:sz w:val="22"/>
          <w:szCs w:val="22"/>
        </w:rPr>
      </w:pPr>
      <w:r w:rsidRPr="00123C3D">
        <w:rPr>
          <w:rFonts w:ascii="Arial" w:hAnsi="Arial" w:cs="Arial"/>
          <w:sz w:val="22"/>
          <w:szCs w:val="22"/>
        </w:rPr>
        <w:br w:type="page"/>
      </w:r>
    </w:p>
    <w:p w14:paraId="6F140BB7" w14:textId="77777777" w:rsidR="00B61170" w:rsidRPr="00123C3D" w:rsidRDefault="00B61170" w:rsidP="00123C3D">
      <w:pPr>
        <w:spacing w:after="120"/>
        <w:rPr>
          <w:rFonts w:ascii="Arial" w:hAnsi="Arial" w:cs="Arial"/>
          <w:sz w:val="22"/>
          <w:szCs w:val="22"/>
        </w:rPr>
        <w:sectPr w:rsidR="00B61170" w:rsidRPr="00123C3D" w:rsidSect="006F05A9">
          <w:footerReference w:type="even" r:id="rId10"/>
          <w:footerReference w:type="first" r:id="rId11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6F12519B" w14:textId="2001461C" w:rsidR="00B776CE" w:rsidRDefault="00593E42" w:rsidP="00123C3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Telling the story of the carbon atoms</w:t>
      </w:r>
    </w:p>
    <w:p w14:paraId="7B1998A1" w14:textId="530D5700" w:rsidR="00593E42" w:rsidRDefault="00593E42" w:rsidP="00123C3D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Use the table below to tell a step-by-step story of what happens to the carbon atoms </w:t>
      </w:r>
      <w:r w:rsidR="00034FEB">
        <w:rPr>
          <w:rFonts w:ascii="Arial" w:hAnsi="Arial" w:cs="Arial"/>
          <w:sz w:val="22"/>
          <w:szCs w:val="22"/>
        </w:rPr>
        <w:t>in the tree and the child.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034FEB" w:rsidRPr="00034FEB" w14:paraId="3A854514" w14:textId="77777777" w:rsidTr="00034FEB">
        <w:tc>
          <w:tcPr>
            <w:tcW w:w="3192" w:type="dxa"/>
          </w:tcPr>
          <w:p w14:paraId="10E02AD8" w14:textId="5CEFF223" w:rsidR="00034FEB" w:rsidRPr="00034FEB" w:rsidRDefault="00034FEB" w:rsidP="00034FEB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Stage in the story</w:t>
            </w:r>
          </w:p>
        </w:tc>
        <w:tc>
          <w:tcPr>
            <w:tcW w:w="3192" w:type="dxa"/>
          </w:tcPr>
          <w:p w14:paraId="02D860D6" w14:textId="7C29173B" w:rsidR="00034FEB" w:rsidRPr="00034FEB" w:rsidRDefault="00034FEB" w:rsidP="00034FEB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Tree story</w:t>
            </w:r>
          </w:p>
        </w:tc>
        <w:tc>
          <w:tcPr>
            <w:tcW w:w="3192" w:type="dxa"/>
          </w:tcPr>
          <w:p w14:paraId="4207A658" w14:textId="4F6D2F90" w:rsidR="00034FEB" w:rsidRPr="00034FEB" w:rsidRDefault="00034FEB" w:rsidP="00034FEB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Child story</w:t>
            </w:r>
          </w:p>
        </w:tc>
      </w:tr>
      <w:tr w:rsidR="00034FEB" w:rsidRPr="00034FEB" w14:paraId="525723B2" w14:textId="77777777" w:rsidTr="00034FEB">
        <w:tc>
          <w:tcPr>
            <w:tcW w:w="3192" w:type="dxa"/>
          </w:tcPr>
          <w:p w14:paraId="25B7E935" w14:textId="594E817B" w:rsidR="00034FEB" w:rsidRPr="00034FEB" w:rsidRDefault="00034FEB" w:rsidP="00034F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Words to use: </w:t>
            </w:r>
          </w:p>
        </w:tc>
        <w:tc>
          <w:tcPr>
            <w:tcW w:w="3192" w:type="dxa"/>
          </w:tcPr>
          <w:p w14:paraId="33CA29A5" w14:textId="777EFE94" w:rsidR="00034FEB" w:rsidRDefault="00034FEB" w:rsidP="00034F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Include these words in your tree story (you can use a word more than once):</w:t>
            </w:r>
          </w:p>
          <w:p w14:paraId="48E90A2B" w14:textId="37FDE955" w:rsidR="00034FEB" w:rsidRDefault="00034FEB" w:rsidP="00034F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Photosynthesis</w:t>
            </w:r>
          </w:p>
          <w:p w14:paraId="22ED45FC" w14:textId="77777777" w:rsidR="00034FEB" w:rsidRDefault="00034FEB" w:rsidP="00034F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</w:t>
            </w:r>
            <w:r w:rsidRPr="00034FEB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</w:p>
          <w:p w14:paraId="1125F35E" w14:textId="77777777" w:rsidR="00034FEB" w:rsidRDefault="00034FEB" w:rsidP="00034F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Glucose</w:t>
            </w:r>
          </w:p>
          <w:p w14:paraId="78A12C87" w14:textId="77777777" w:rsidR="00034FEB" w:rsidRDefault="00034FEB" w:rsidP="00034F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Small organic molecule</w:t>
            </w:r>
          </w:p>
          <w:p w14:paraId="6C37661D" w14:textId="77777777" w:rsidR="00034FEB" w:rsidRDefault="00034FEB" w:rsidP="00034F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Large organic molecule</w:t>
            </w:r>
          </w:p>
          <w:p w14:paraId="5DF9734B" w14:textId="77777777" w:rsidR="00034FEB" w:rsidRDefault="00034FEB" w:rsidP="00034F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Biosynthesis</w:t>
            </w:r>
          </w:p>
          <w:p w14:paraId="1B7A6109" w14:textId="46E2B951" w:rsidR="00034FEB" w:rsidRPr="00034FEB" w:rsidRDefault="00034FEB" w:rsidP="00034F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Cellular respiration</w:t>
            </w:r>
          </w:p>
        </w:tc>
        <w:tc>
          <w:tcPr>
            <w:tcW w:w="3192" w:type="dxa"/>
          </w:tcPr>
          <w:p w14:paraId="3E890755" w14:textId="4DB4B691" w:rsidR="00034FEB" w:rsidRDefault="00034FEB" w:rsidP="00034F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Include these words in your child story (you can use a word more than once):</w:t>
            </w:r>
          </w:p>
          <w:p w14:paraId="29EB0F5D" w14:textId="4ED2702B" w:rsidR="00034FEB" w:rsidRDefault="00034FEB" w:rsidP="00034F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Digestion</w:t>
            </w:r>
          </w:p>
          <w:p w14:paraId="39B92133" w14:textId="77777777" w:rsidR="00034FEB" w:rsidRDefault="00034FEB" w:rsidP="00034F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</w:t>
            </w:r>
            <w:r w:rsidRPr="00034FEB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</w:p>
          <w:p w14:paraId="0E3B8722" w14:textId="77777777" w:rsidR="00034FEB" w:rsidRDefault="00034FEB" w:rsidP="00034F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Glucose</w:t>
            </w:r>
          </w:p>
          <w:p w14:paraId="1CBBE285" w14:textId="77777777" w:rsidR="00034FEB" w:rsidRDefault="00034FEB" w:rsidP="00034F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Small organic molecule</w:t>
            </w:r>
          </w:p>
          <w:p w14:paraId="6EEDC083" w14:textId="77777777" w:rsidR="00034FEB" w:rsidRDefault="00034FEB" w:rsidP="00034F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Large organic molecule</w:t>
            </w:r>
          </w:p>
          <w:p w14:paraId="31FF4446" w14:textId="77777777" w:rsidR="00034FEB" w:rsidRDefault="00034FEB" w:rsidP="00034F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Biosynthesis</w:t>
            </w:r>
          </w:p>
          <w:p w14:paraId="40E95463" w14:textId="28EAED73" w:rsidR="00034FEB" w:rsidRPr="00034FEB" w:rsidRDefault="00034FEB" w:rsidP="00034F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034FEB">
              <w:rPr>
                <w:rFonts w:ascii="Arial" w:hAnsi="Arial" w:cs="Arial"/>
                <w:sz w:val="22"/>
                <w:szCs w:val="22"/>
              </w:rPr>
              <w:t>Cellular respiration</w:t>
            </w:r>
          </w:p>
        </w:tc>
      </w:tr>
      <w:tr w:rsidR="00034FEB" w:rsidRPr="00034FEB" w14:paraId="0F0E5B5D" w14:textId="77777777" w:rsidTr="00034FEB">
        <w:tc>
          <w:tcPr>
            <w:tcW w:w="3192" w:type="dxa"/>
          </w:tcPr>
          <w:p w14:paraId="400FE101" w14:textId="77777777" w:rsidR="00034FEB" w:rsidRDefault="006064B7" w:rsidP="006064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Entering the tree or child: </w:t>
            </w:r>
            <w:r>
              <w:rPr>
                <w:rFonts w:ascii="Arial" w:hAnsi="Arial" w:cs="Arial"/>
                <w:sz w:val="22"/>
                <w:szCs w:val="22"/>
              </w:rPr>
              <w:t>Explain where and how carbon atoms enter the tree or child and what kind of molecules the atoms are in.</w:t>
            </w:r>
          </w:p>
          <w:p w14:paraId="7401334F" w14:textId="087F87C8" w:rsidR="0005663B" w:rsidRPr="006064B7" w:rsidRDefault="0005663B" w:rsidP="006064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6D1A611F" w14:textId="77777777" w:rsidR="00034FEB" w:rsidRPr="00034FEB" w:rsidRDefault="00034FEB" w:rsidP="00034F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280CD32E" w14:textId="77777777" w:rsidR="00034FEB" w:rsidRPr="00034FEB" w:rsidRDefault="00034FEB" w:rsidP="00034F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4FEB" w:rsidRPr="00034FEB" w14:paraId="609E87A0" w14:textId="77777777" w:rsidTr="00034FEB">
        <w:tc>
          <w:tcPr>
            <w:tcW w:w="3192" w:type="dxa"/>
          </w:tcPr>
          <w:p w14:paraId="3C37B676" w14:textId="77777777" w:rsidR="006064B7" w:rsidRDefault="006064B7" w:rsidP="006064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2. First chemical change:</w:t>
            </w:r>
            <w:r>
              <w:rPr>
                <w:rFonts w:ascii="Arial" w:hAnsi="Arial" w:cs="Arial"/>
                <w:sz w:val="22"/>
                <w:szCs w:val="22"/>
              </w:rPr>
              <w:t xml:space="preserve"> Describe the first chemical change that rearranges the atoms into more useful molecules.</w:t>
            </w:r>
          </w:p>
          <w:p w14:paraId="405F9134" w14:textId="77777777" w:rsidR="0005663B" w:rsidRDefault="0005663B" w:rsidP="006064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D13B0B6" w14:textId="77777777" w:rsidR="0005663B" w:rsidRDefault="0005663B" w:rsidP="006064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D3B57C" w14:textId="467C1177" w:rsidR="0005663B" w:rsidRPr="006064B7" w:rsidRDefault="0005663B" w:rsidP="006064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38E62074" w14:textId="77777777" w:rsidR="00034FEB" w:rsidRPr="00034FEB" w:rsidRDefault="00034FEB" w:rsidP="00034F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6F77C3C6" w14:textId="77777777" w:rsidR="00034FEB" w:rsidRPr="00034FEB" w:rsidRDefault="00034FEB" w:rsidP="00034F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4FEB" w:rsidRPr="00034FEB" w14:paraId="7EBED5CB" w14:textId="77777777" w:rsidTr="00034FEB">
        <w:tc>
          <w:tcPr>
            <w:tcW w:w="3192" w:type="dxa"/>
          </w:tcPr>
          <w:p w14:paraId="34CBCC7F" w14:textId="77777777" w:rsidR="00034FEB" w:rsidRDefault="006064B7" w:rsidP="00034F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3. Traveling: </w:t>
            </w:r>
            <w:r w:rsidR="00FE180F">
              <w:rPr>
                <w:rFonts w:ascii="Arial" w:hAnsi="Arial" w:cs="Arial"/>
                <w:sz w:val="22"/>
                <w:szCs w:val="22"/>
              </w:rPr>
              <w:t>Explain how the molecules with carbon atoms move…</w:t>
            </w:r>
          </w:p>
          <w:p w14:paraId="0970E627" w14:textId="77777777" w:rsidR="0005663B" w:rsidRDefault="0005663B" w:rsidP="00034FE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3A1A9E" w14:textId="77777777" w:rsidR="0005663B" w:rsidRDefault="0005663B" w:rsidP="00034FE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CC5F957" w14:textId="1DD7A857" w:rsidR="0005663B" w:rsidRPr="006064B7" w:rsidRDefault="0005663B" w:rsidP="00034F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11FB4DE2" w14:textId="5002336B" w:rsidR="00034FEB" w:rsidRPr="00034FEB" w:rsidRDefault="00FE180F" w:rsidP="00034F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…to a cell in the root of the tree.</w:t>
            </w:r>
            <w:bookmarkStart w:id="0" w:name="_GoBack"/>
            <w:bookmarkEnd w:id="0"/>
          </w:p>
        </w:tc>
        <w:tc>
          <w:tcPr>
            <w:tcW w:w="3192" w:type="dxa"/>
          </w:tcPr>
          <w:p w14:paraId="70E79151" w14:textId="5A75E29B" w:rsidR="00034FEB" w:rsidRPr="00034FEB" w:rsidRDefault="00FE180F" w:rsidP="00034F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…to a cell in the leg of the child.</w:t>
            </w:r>
          </w:p>
        </w:tc>
      </w:tr>
      <w:tr w:rsidR="00FE180F" w:rsidRPr="00034FEB" w14:paraId="6F3ADBE0" w14:textId="77777777" w:rsidTr="00034FEB">
        <w:tc>
          <w:tcPr>
            <w:tcW w:w="3192" w:type="dxa"/>
          </w:tcPr>
          <w:p w14:paraId="2D52448B" w14:textId="77777777" w:rsidR="00FE180F" w:rsidRDefault="00FE180F" w:rsidP="000566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4. Cellular growth: </w:t>
            </w:r>
            <w:r>
              <w:rPr>
                <w:rFonts w:ascii="Arial" w:hAnsi="Arial" w:cs="Arial"/>
                <w:sz w:val="22"/>
                <w:szCs w:val="22"/>
              </w:rPr>
              <w:t xml:space="preserve">Explain how the cell changes </w:t>
            </w:r>
            <w:r w:rsidR="0005663B">
              <w:rPr>
                <w:rFonts w:ascii="Arial" w:hAnsi="Arial" w:cs="Arial"/>
                <w:sz w:val="22"/>
                <w:szCs w:val="22"/>
              </w:rPr>
              <w:t>some</w:t>
            </w:r>
            <w:r>
              <w:rPr>
                <w:rFonts w:ascii="Arial" w:hAnsi="Arial" w:cs="Arial"/>
                <w:sz w:val="22"/>
                <w:szCs w:val="22"/>
              </w:rPr>
              <w:t xml:space="preserve"> molecules </w:t>
            </w:r>
            <w:r w:rsidR="0005663B">
              <w:rPr>
                <w:rFonts w:ascii="Arial" w:hAnsi="Arial" w:cs="Arial"/>
                <w:sz w:val="22"/>
                <w:szCs w:val="22"/>
              </w:rPr>
              <w:t>to</w:t>
            </w:r>
            <w:r>
              <w:rPr>
                <w:rFonts w:ascii="Arial" w:hAnsi="Arial" w:cs="Arial"/>
                <w:sz w:val="22"/>
                <w:szCs w:val="22"/>
              </w:rPr>
              <w:t xml:space="preserve"> grow and divide into more cells.</w:t>
            </w:r>
          </w:p>
          <w:p w14:paraId="481C5B5E" w14:textId="77777777" w:rsidR="0005663B" w:rsidRDefault="0005663B" w:rsidP="0005663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E9FAF2" w14:textId="77777777" w:rsidR="0005663B" w:rsidRDefault="0005663B" w:rsidP="0005663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618AFDF" w14:textId="204D4375" w:rsidR="0005663B" w:rsidRPr="00FE180F" w:rsidRDefault="0005663B" w:rsidP="0005663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0C1FED35" w14:textId="77777777" w:rsidR="00FE180F" w:rsidRDefault="00FE180F" w:rsidP="00034F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3FDBD302" w14:textId="77777777" w:rsidR="00FE180F" w:rsidRDefault="00FE180F" w:rsidP="00034F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180F" w:rsidRPr="00034FEB" w14:paraId="69CB1084" w14:textId="77777777" w:rsidTr="00034FEB">
        <w:tc>
          <w:tcPr>
            <w:tcW w:w="3192" w:type="dxa"/>
          </w:tcPr>
          <w:p w14:paraId="654CC890" w14:textId="4DB7346D" w:rsidR="00FE180F" w:rsidRDefault="00FE180F" w:rsidP="000566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5. Cellular energy: </w:t>
            </w:r>
            <w:r>
              <w:rPr>
                <w:rFonts w:ascii="Arial" w:hAnsi="Arial" w:cs="Arial"/>
                <w:sz w:val="22"/>
                <w:szCs w:val="22"/>
              </w:rPr>
              <w:t xml:space="preserve">Explain how the cell changes </w:t>
            </w:r>
            <w:r w:rsidR="0005663B">
              <w:rPr>
                <w:rFonts w:ascii="Arial" w:hAnsi="Arial" w:cs="Arial"/>
                <w:sz w:val="22"/>
                <w:szCs w:val="22"/>
              </w:rPr>
              <w:t>some</w:t>
            </w:r>
            <w:r>
              <w:rPr>
                <w:rFonts w:ascii="Arial" w:hAnsi="Arial" w:cs="Arial"/>
                <w:sz w:val="22"/>
                <w:szCs w:val="22"/>
              </w:rPr>
              <w:t xml:space="preserve"> molecules </w:t>
            </w:r>
            <w:r w:rsidR="0005663B">
              <w:rPr>
                <w:rFonts w:ascii="Arial" w:hAnsi="Arial" w:cs="Arial"/>
                <w:sz w:val="22"/>
                <w:szCs w:val="22"/>
              </w:rPr>
              <w:t>to get energy for growth and cellular work.</w:t>
            </w:r>
          </w:p>
          <w:p w14:paraId="08630A99" w14:textId="77777777" w:rsidR="0005663B" w:rsidRDefault="0005663B" w:rsidP="0005663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9A509E" w14:textId="77777777" w:rsidR="0005663B" w:rsidRDefault="0005663B" w:rsidP="0005663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F29273" w14:textId="03A38FAF" w:rsidR="0005663B" w:rsidRPr="00FE180F" w:rsidRDefault="0005663B" w:rsidP="0005663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16E8FB94" w14:textId="77777777" w:rsidR="00FE180F" w:rsidRDefault="00FE180F" w:rsidP="00034F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03082048" w14:textId="77777777" w:rsidR="00FE180F" w:rsidRDefault="00FE180F" w:rsidP="00034F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76B1B91" w14:textId="77777777" w:rsidR="00034FEB" w:rsidRPr="00034FEB" w:rsidRDefault="00034FEB" w:rsidP="00123C3D">
      <w:pPr>
        <w:spacing w:after="120"/>
        <w:rPr>
          <w:rFonts w:ascii="Arial" w:hAnsi="Arial" w:cs="Arial"/>
          <w:sz w:val="22"/>
          <w:szCs w:val="22"/>
        </w:rPr>
      </w:pPr>
    </w:p>
    <w:sectPr w:rsidR="00034FEB" w:rsidRPr="00034FEB" w:rsidSect="006F05A9"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0C9144" w14:textId="77777777" w:rsidR="008B7D18" w:rsidRDefault="008B7D18" w:rsidP="0056725A">
      <w:r>
        <w:separator/>
      </w:r>
    </w:p>
  </w:endnote>
  <w:endnote w:type="continuationSeparator" w:id="0">
    <w:p w14:paraId="0B4011A7" w14:textId="77777777" w:rsidR="008B7D18" w:rsidRDefault="008B7D18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ahoma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4866D" w14:textId="77777777" w:rsidR="00D94578" w:rsidRDefault="00D94578" w:rsidP="0093103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85C709" w14:textId="77777777" w:rsidR="00D94578" w:rsidRDefault="00D94578" w:rsidP="00D9457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ABD5C" w14:textId="77777777" w:rsidR="006F05A9" w:rsidRPr="00855844" w:rsidRDefault="006F05A9" w:rsidP="006F05A9">
    <w:pPr>
      <w:pStyle w:val="Footer"/>
      <w:framePr w:wrap="around" w:vAnchor="text" w:hAnchor="page" w:x="10388" w:y="-161"/>
      <w:rPr>
        <w:rStyle w:val="PageNumber"/>
        <w:rFonts w:ascii="Arial" w:hAnsi="Arial" w:cs="Arial"/>
        <w:color w:val="000000" w:themeColor="text1"/>
      </w:rPr>
    </w:pPr>
  </w:p>
  <w:p w14:paraId="701F601E" w14:textId="61DB9FB6" w:rsidR="006F05A9" w:rsidRPr="00855844" w:rsidRDefault="006F05A9" w:rsidP="006F05A9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855844">
      <w:rPr>
        <w:rFonts w:ascii="Arial" w:hAnsi="Arial" w:cs="Arial"/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10505CEA" wp14:editId="76093F64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1" name="Picture 1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55844">
      <w:rPr>
        <w:rFonts w:ascii="Arial" w:hAnsi="Arial" w:cs="Arial"/>
        <w:i/>
        <w:color w:val="000000" w:themeColor="text1"/>
        <w:sz w:val="16"/>
        <w:szCs w:val="16"/>
      </w:rPr>
      <w:t xml:space="preserve"> Plants Unit, Activity 6.</w:t>
    </w:r>
    <w:r w:rsidR="00BE2BA3">
      <w:rPr>
        <w:rFonts w:ascii="Arial" w:hAnsi="Arial" w:cs="Arial"/>
        <w:i/>
        <w:color w:val="000000" w:themeColor="text1"/>
        <w:sz w:val="16"/>
        <w:szCs w:val="16"/>
      </w:rPr>
      <w:t>3</w:t>
    </w:r>
  </w:p>
  <w:p w14:paraId="7EB74CD1" w14:textId="419D576C" w:rsidR="006F05A9" w:rsidRPr="00855844" w:rsidRDefault="006F05A9" w:rsidP="006F05A9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855844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</w:t>
    </w:r>
    <w:r w:rsidR="00855844" w:rsidRPr="00855844">
      <w:rPr>
        <w:rFonts w:ascii="Arial" w:hAnsi="Arial" w:cs="Arial"/>
        <w:i/>
        <w:color w:val="000000" w:themeColor="text1"/>
        <w:sz w:val="16"/>
        <w:szCs w:val="16"/>
      </w:rPr>
      <w:t>9</w:t>
    </w:r>
  </w:p>
  <w:p w14:paraId="49831BD6" w14:textId="28C5463F" w:rsidR="006F05A9" w:rsidRPr="00855844" w:rsidRDefault="006F05A9" w:rsidP="006F05A9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  <w:color w:val="000000" w:themeColor="text1"/>
      </w:rPr>
    </w:pPr>
    <w:r w:rsidRPr="00855844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00585" w14:textId="3C0494C5" w:rsidR="006F05A9" w:rsidRPr="00855844" w:rsidRDefault="006F05A9" w:rsidP="006F05A9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855844">
      <w:rPr>
        <w:rFonts w:ascii="Arial" w:hAnsi="Arial" w:cs="Arial"/>
        <w:i/>
        <w:color w:val="000000" w:themeColor="text1"/>
        <w:sz w:val="16"/>
        <w:szCs w:val="16"/>
      </w:rPr>
      <w:t>Plants Unit, Activity 6.</w:t>
    </w:r>
    <w:r w:rsidR="007F5797">
      <w:rPr>
        <w:rFonts w:ascii="Arial" w:hAnsi="Arial" w:cs="Arial"/>
        <w:i/>
        <w:color w:val="000000" w:themeColor="text1"/>
        <w:sz w:val="16"/>
        <w:szCs w:val="16"/>
      </w:rPr>
      <w:t>3</w:t>
    </w:r>
  </w:p>
  <w:p w14:paraId="0F4378F1" w14:textId="06968C86" w:rsidR="00605CED" w:rsidRPr="00855844" w:rsidRDefault="006F05A9" w:rsidP="006F05A9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855844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855844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855844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3D7805" w:rsidRPr="00855844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855844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22189E" w14:textId="77777777" w:rsidR="008B7D18" w:rsidRDefault="008B7D18" w:rsidP="0056725A">
      <w:r>
        <w:separator/>
      </w:r>
    </w:p>
  </w:footnote>
  <w:footnote w:type="continuationSeparator" w:id="0">
    <w:p w14:paraId="659F3946" w14:textId="77777777" w:rsidR="008B7D18" w:rsidRDefault="008B7D18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A3147"/>
    <w:multiLevelType w:val="hybridMultilevel"/>
    <w:tmpl w:val="F44A41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displayBackgroundShape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11FB"/>
    <w:rsid w:val="00034FEB"/>
    <w:rsid w:val="0005663B"/>
    <w:rsid w:val="00092A17"/>
    <w:rsid w:val="000B4B02"/>
    <w:rsid w:val="00123C3D"/>
    <w:rsid w:val="00124F5D"/>
    <w:rsid w:val="001312BC"/>
    <w:rsid w:val="001543A9"/>
    <w:rsid w:val="001906F0"/>
    <w:rsid w:val="001922C6"/>
    <w:rsid w:val="001E204A"/>
    <w:rsid w:val="0023015B"/>
    <w:rsid w:val="00243917"/>
    <w:rsid w:val="002A421B"/>
    <w:rsid w:val="00314FAD"/>
    <w:rsid w:val="00391232"/>
    <w:rsid w:val="003D1B81"/>
    <w:rsid w:val="003D7805"/>
    <w:rsid w:val="0042376A"/>
    <w:rsid w:val="00423F14"/>
    <w:rsid w:val="00524875"/>
    <w:rsid w:val="0056725A"/>
    <w:rsid w:val="00574978"/>
    <w:rsid w:val="00593E42"/>
    <w:rsid w:val="00605CED"/>
    <w:rsid w:val="006064B7"/>
    <w:rsid w:val="006772B4"/>
    <w:rsid w:val="00687D6B"/>
    <w:rsid w:val="006D5420"/>
    <w:rsid w:val="006F05A9"/>
    <w:rsid w:val="00757AA1"/>
    <w:rsid w:val="007E0C7D"/>
    <w:rsid w:val="007F5797"/>
    <w:rsid w:val="00804F5A"/>
    <w:rsid w:val="008511FB"/>
    <w:rsid w:val="00855844"/>
    <w:rsid w:val="00864454"/>
    <w:rsid w:val="008746BD"/>
    <w:rsid w:val="008A058A"/>
    <w:rsid w:val="008A0705"/>
    <w:rsid w:val="008A0EA2"/>
    <w:rsid w:val="008B7D18"/>
    <w:rsid w:val="008F5BA7"/>
    <w:rsid w:val="009325D7"/>
    <w:rsid w:val="00954DD9"/>
    <w:rsid w:val="00956CC3"/>
    <w:rsid w:val="00957FA3"/>
    <w:rsid w:val="00990C38"/>
    <w:rsid w:val="009A7428"/>
    <w:rsid w:val="00A712DE"/>
    <w:rsid w:val="00B61170"/>
    <w:rsid w:val="00B776CE"/>
    <w:rsid w:val="00BD1FA3"/>
    <w:rsid w:val="00BE2BA3"/>
    <w:rsid w:val="00C0615B"/>
    <w:rsid w:val="00C27633"/>
    <w:rsid w:val="00C93967"/>
    <w:rsid w:val="00CB3221"/>
    <w:rsid w:val="00CD44C7"/>
    <w:rsid w:val="00CE3BC8"/>
    <w:rsid w:val="00D4685F"/>
    <w:rsid w:val="00D46C29"/>
    <w:rsid w:val="00D71ADB"/>
    <w:rsid w:val="00D94578"/>
    <w:rsid w:val="00E71084"/>
    <w:rsid w:val="00EC776E"/>
    <w:rsid w:val="00F1372B"/>
    <w:rsid w:val="00F52838"/>
    <w:rsid w:val="00FE1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CB1146E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ndya/Desktop/Template%203%20Work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8482CB0-10B7-B84A-BE35-A2EDBA017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3 Worksheet.dotx</Template>
  <TotalTime>0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Anderson</dc:creator>
  <cp:keywords/>
  <dc:description/>
  <cp:lastModifiedBy>Edwards, Kirsten</cp:lastModifiedBy>
  <cp:revision>2</cp:revision>
  <cp:lastPrinted>2017-10-24T16:31:00Z</cp:lastPrinted>
  <dcterms:created xsi:type="dcterms:W3CDTF">2019-09-02T22:51:00Z</dcterms:created>
  <dcterms:modified xsi:type="dcterms:W3CDTF">2019-09-02T22:51:00Z</dcterms:modified>
</cp:coreProperties>
</file>